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269E2">
        <w:rPr>
          <w:rFonts w:cs="Arial"/>
          <w:b/>
          <w:caps/>
          <w:sz w:val="28"/>
          <w:szCs w:val="28"/>
        </w:rPr>
        <w:t>85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269E2" w:rsidP="0023029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269E2">
              <w:rPr>
                <w:rFonts w:cs="Arial"/>
                <w:sz w:val="20"/>
                <w:szCs w:val="20"/>
              </w:rPr>
              <w:t xml:space="preserve">Requer informações acerca de </w:t>
            </w:r>
            <w:r w:rsidR="0023029C">
              <w:rPr>
                <w:rFonts w:cs="Arial"/>
                <w:sz w:val="20"/>
                <w:szCs w:val="20"/>
              </w:rPr>
              <w:t>corte</w:t>
            </w:r>
            <w:r w:rsidRPr="003269E2">
              <w:rPr>
                <w:rFonts w:cs="Arial"/>
                <w:sz w:val="20"/>
                <w:szCs w:val="20"/>
              </w:rPr>
              <w:t xml:space="preserve"> de árvore na Praça da Matriz.</w:t>
            </w:r>
            <w:bookmarkStart w:id="0" w:name="_GoBack"/>
            <w:bookmarkEnd w:id="0"/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65D6E" w:rsidRPr="00E27482" w:rsidRDefault="0019659D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265D6E" w:rsidRDefault="003269E2" w:rsidP="00215A1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3269E2">
        <w:rPr>
          <w:rFonts w:cs="Arial"/>
        </w:rPr>
        <w:t>Qual o critério utilizado para o corte d</w:t>
      </w:r>
      <w:r>
        <w:rPr>
          <w:rFonts w:cs="Arial"/>
        </w:rPr>
        <w:t>e</w:t>
      </w:r>
      <w:r w:rsidRPr="003269E2">
        <w:rPr>
          <w:rFonts w:cs="Arial"/>
        </w:rPr>
        <w:t xml:space="preserve"> árvore aparentemente sadia, localizada na Praça da Matriz?</w:t>
      </w:r>
    </w:p>
    <w:p w:rsidR="003269E2" w:rsidRPr="003269E2" w:rsidRDefault="003269E2" w:rsidP="003269E2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3269E2">
        <w:rPr>
          <w:rFonts w:cs="Arial"/>
        </w:rPr>
        <w:t>Existe algum laudo que condene a saúde da árvore motivando o corte?</w:t>
      </w:r>
    </w:p>
    <w:p w:rsidR="003A77BE" w:rsidRDefault="003269E2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Encaminhamos foto e, a</w:t>
      </w:r>
      <w:r w:rsidR="00265D6E" w:rsidRPr="00E27482">
        <w:rPr>
          <w:rFonts w:cs="Arial"/>
        </w:rPr>
        <w:t xml:space="preserve">o </w:t>
      </w:r>
      <w:smartTag w:uri="schemas-houaiss/dicionario" w:element="sinonimos">
        <w:r w:rsidR="00265D6E" w:rsidRPr="00E27482">
          <w:rPr>
            <w:rFonts w:cs="Arial"/>
          </w:rPr>
          <w:t>aguardo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manifestação</w:t>
        </w:r>
      </w:smartTag>
      <w:r w:rsidR="00265D6E"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="00265D6E" w:rsidRPr="00E27482">
        <w:rPr>
          <w:rFonts w:cs="Arial"/>
        </w:rPr>
        <w:t>.</w:t>
      </w:r>
    </w:p>
    <w:p w:rsidR="002F5C52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3269E2">
        <w:rPr>
          <w:rFonts w:cs="Arial"/>
        </w:rPr>
        <w:t xml:space="preserve">19 de maio </w:t>
      </w:r>
      <w:r w:rsidR="007B1332">
        <w:rPr>
          <w:rFonts w:cs="Arial"/>
        </w:rPr>
        <w:t>de 2021</w:t>
      </w:r>
      <w:r w:rsidR="007E32D3">
        <w:rPr>
          <w:rFonts w:cs="Arial"/>
        </w:rPr>
        <w:t>.</w:t>
      </w:r>
    </w:p>
    <w:p w:rsidR="007B1332" w:rsidRDefault="007B1332" w:rsidP="007B1332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</w:p>
    <w:p w:rsidR="007B1332" w:rsidRDefault="007B1332" w:rsidP="007B1332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</w:p>
    <w:p w:rsidR="003269E2" w:rsidRPr="005D429C" w:rsidRDefault="003269E2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3269E2" w:rsidRPr="005D429C" w:rsidRDefault="003269E2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3269E2" w:rsidRDefault="003269E2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3269E2" w:rsidRDefault="003269E2">
      <w:pPr>
        <w:rPr>
          <w:rFonts w:cs="Arial"/>
        </w:rPr>
      </w:pPr>
      <w:r>
        <w:rPr>
          <w:rFonts w:cs="Arial"/>
        </w:rPr>
        <w:br w:type="page"/>
      </w:r>
    </w:p>
    <w:p w:rsidR="007B1332" w:rsidRDefault="007B1332" w:rsidP="007B1332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3269E2" w:rsidRDefault="009B0B3A" w:rsidP="003269E2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0F819A3">
            <wp:extent cx="6027420" cy="4526280"/>
            <wp:effectExtent l="0" t="0" r="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452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69E2" w:rsidRPr="00053AF0" w:rsidRDefault="003269E2" w:rsidP="007B1332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269E2" w:rsidRPr="00053AF0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373" w:rsidRDefault="00612373">
      <w:r>
        <w:separator/>
      </w:r>
    </w:p>
  </w:endnote>
  <w:endnote w:type="continuationSeparator" w:id="0">
    <w:p w:rsidR="00612373" w:rsidRDefault="00612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373" w:rsidRDefault="00612373">
      <w:r>
        <w:separator/>
      </w:r>
    </w:p>
  </w:footnote>
  <w:footnote w:type="continuationSeparator" w:id="0">
    <w:p w:rsidR="00612373" w:rsidRDefault="00612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269E2">
      <w:rPr>
        <w:rFonts w:cs="Arial"/>
        <w:b/>
        <w:sz w:val="20"/>
        <w:szCs w:val="20"/>
        <w:u w:val="single"/>
      </w:rPr>
      <w:t>85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269E2">
      <w:rPr>
        <w:rFonts w:cs="Arial"/>
        <w:b/>
        <w:sz w:val="20"/>
        <w:szCs w:val="20"/>
        <w:u w:val="single"/>
      </w:rPr>
      <w:t xml:space="preserve">– Vereador Rogério Timóteo –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3029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3029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9F07D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9F07D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9F07D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9F07D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D3E19"/>
    <w:rsid w:val="001F13C3"/>
    <w:rsid w:val="00204ED7"/>
    <w:rsid w:val="00205AE6"/>
    <w:rsid w:val="00215A1E"/>
    <w:rsid w:val="0023029C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269E2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3DCB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12373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B65F0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B1332"/>
    <w:rsid w:val="007D39FD"/>
    <w:rsid w:val="007E32D3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B1DEE"/>
    <w:rsid w:val="008C33AB"/>
    <w:rsid w:val="008D08A1"/>
    <w:rsid w:val="008D6859"/>
    <w:rsid w:val="00922964"/>
    <w:rsid w:val="00940FD0"/>
    <w:rsid w:val="00954F8A"/>
    <w:rsid w:val="0095588D"/>
    <w:rsid w:val="00975E8E"/>
    <w:rsid w:val="009768E6"/>
    <w:rsid w:val="009871FB"/>
    <w:rsid w:val="00990F6D"/>
    <w:rsid w:val="009A2ABD"/>
    <w:rsid w:val="009B0B3A"/>
    <w:rsid w:val="009B207E"/>
    <w:rsid w:val="009B32F8"/>
    <w:rsid w:val="009C7D0B"/>
    <w:rsid w:val="009D0F6E"/>
    <w:rsid w:val="009D50D4"/>
    <w:rsid w:val="009D512F"/>
    <w:rsid w:val="009E1F05"/>
    <w:rsid w:val="009E6B3F"/>
    <w:rsid w:val="009F07D2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B7B21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1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8F550-ECC8-449E-B592-33086DE70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106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7</cp:revision>
  <cp:lastPrinted>2021-05-17T16:11:00Z</cp:lastPrinted>
  <dcterms:created xsi:type="dcterms:W3CDTF">2021-05-17T16:03:00Z</dcterms:created>
  <dcterms:modified xsi:type="dcterms:W3CDTF">2021-05-17T16:32:00Z</dcterms:modified>
</cp:coreProperties>
</file>